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7D9D4" w14:textId="77777777" w:rsidR="00726851" w:rsidRDefault="00726851" w:rsidP="007268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OSBERN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6E8C69BD" w14:textId="77777777" w:rsidR="00726851" w:rsidRDefault="00726851" w:rsidP="00726851">
      <w:pPr>
        <w:pStyle w:val="NoSpacing"/>
        <w:rPr>
          <w:rFonts w:cs="Times New Roman"/>
          <w:szCs w:val="24"/>
        </w:rPr>
      </w:pPr>
    </w:p>
    <w:p w14:paraId="1BC15BB1" w14:textId="77777777" w:rsidR="00726851" w:rsidRDefault="00726851" w:rsidP="00726851">
      <w:pPr>
        <w:pStyle w:val="NoSpacing"/>
        <w:rPr>
          <w:rFonts w:cs="Times New Roman"/>
          <w:szCs w:val="24"/>
        </w:rPr>
      </w:pPr>
    </w:p>
    <w:p w14:paraId="63E75BA8" w14:textId="77777777" w:rsidR="00726851" w:rsidRDefault="00726851" w:rsidP="007268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May1454</w:t>
      </w:r>
      <w:r>
        <w:rPr>
          <w:rFonts w:cs="Times New Roman"/>
          <w:szCs w:val="24"/>
        </w:rPr>
        <w:tab/>
        <w:t>He was appointed controller of the search in the port of London.</w:t>
      </w:r>
    </w:p>
    <w:p w14:paraId="3DB42B60" w14:textId="77777777" w:rsidR="00726851" w:rsidRDefault="00726851" w:rsidP="007268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p.154)</w:t>
      </w:r>
    </w:p>
    <w:p w14:paraId="43F0D891" w14:textId="77777777" w:rsidR="00726851" w:rsidRDefault="00726851" w:rsidP="00726851">
      <w:pPr>
        <w:pStyle w:val="NoSpacing"/>
        <w:rPr>
          <w:rFonts w:cs="Times New Roman"/>
          <w:szCs w:val="24"/>
        </w:rPr>
      </w:pPr>
    </w:p>
    <w:p w14:paraId="09B11296" w14:textId="77777777" w:rsidR="00726851" w:rsidRDefault="00726851" w:rsidP="00726851">
      <w:pPr>
        <w:pStyle w:val="NoSpacing"/>
        <w:rPr>
          <w:rFonts w:cs="Times New Roman"/>
          <w:szCs w:val="24"/>
        </w:rPr>
      </w:pPr>
    </w:p>
    <w:p w14:paraId="6922CB26" w14:textId="77777777" w:rsidR="00726851" w:rsidRDefault="00726851" w:rsidP="0072685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June 2024</w:t>
      </w:r>
    </w:p>
    <w:p w14:paraId="509C2B9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07537" w14:textId="77777777" w:rsidR="00726851" w:rsidRDefault="00726851" w:rsidP="009139A6">
      <w:r>
        <w:separator/>
      </w:r>
    </w:p>
  </w:endnote>
  <w:endnote w:type="continuationSeparator" w:id="0">
    <w:p w14:paraId="47FF27AB" w14:textId="77777777" w:rsidR="00726851" w:rsidRDefault="007268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FBB1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CCB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AC3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BD820" w14:textId="77777777" w:rsidR="00726851" w:rsidRDefault="00726851" w:rsidP="009139A6">
      <w:r>
        <w:separator/>
      </w:r>
    </w:p>
  </w:footnote>
  <w:footnote w:type="continuationSeparator" w:id="0">
    <w:p w14:paraId="6982D3C3" w14:textId="77777777" w:rsidR="00726851" w:rsidRDefault="007268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14A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619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B36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851"/>
    <w:rsid w:val="000666E0"/>
    <w:rsid w:val="002510B7"/>
    <w:rsid w:val="00270799"/>
    <w:rsid w:val="005C130B"/>
    <w:rsid w:val="00726851"/>
    <w:rsid w:val="00826F5C"/>
    <w:rsid w:val="008A1556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1445C"/>
  <w15:chartTrackingRefBased/>
  <w15:docId w15:val="{1E5F7AD7-5221-4A43-A969-0A7BD7A8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2024-06-14T20:17:00Z</dcterms:created>
  <dcterms:modified xsi:type="dcterms:W3CDTF">2024-06-14T20:17:00Z</dcterms:modified>
</cp:coreProperties>
</file>